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0ADA" w:rsidRDefault="00E30ADA">
      <w:pPr>
        <w:rPr>
          <w:sz w:val="24"/>
          <w:szCs w:val="24"/>
        </w:rPr>
      </w:pPr>
      <w:r>
        <w:rPr>
          <w:sz w:val="24"/>
          <w:szCs w:val="24"/>
        </w:rPr>
        <w:t>Amber Lewis</w:t>
      </w:r>
    </w:p>
    <w:p w:rsidR="00E30ADA" w:rsidRDefault="00E30ADA">
      <w:pPr>
        <w:rPr>
          <w:sz w:val="24"/>
          <w:szCs w:val="24"/>
        </w:rPr>
      </w:pPr>
      <w:r>
        <w:rPr>
          <w:sz w:val="24"/>
          <w:szCs w:val="24"/>
        </w:rPr>
        <w:t>Mr.Martin</w:t>
      </w:r>
    </w:p>
    <w:p w:rsidR="00E30ADA" w:rsidRDefault="00E30ADA">
      <w:pPr>
        <w:rPr>
          <w:sz w:val="24"/>
          <w:szCs w:val="24"/>
        </w:rPr>
      </w:pPr>
      <w:r>
        <w:rPr>
          <w:sz w:val="24"/>
          <w:szCs w:val="24"/>
        </w:rPr>
        <w:t>9/26/11</w:t>
      </w:r>
    </w:p>
    <w:p w:rsidR="00E30ADA" w:rsidRDefault="00E30ADA">
      <w:pPr>
        <w:rPr>
          <w:sz w:val="24"/>
          <w:szCs w:val="24"/>
        </w:rPr>
      </w:pPr>
    </w:p>
    <w:p w:rsidR="00E30ADA" w:rsidRDefault="00E30ADA">
      <w:pPr>
        <w:rPr>
          <w:sz w:val="24"/>
          <w:szCs w:val="24"/>
        </w:rPr>
      </w:pPr>
    </w:p>
    <w:p w:rsidR="00E30ADA" w:rsidRDefault="00E30ADA">
      <w:pPr>
        <w:rPr>
          <w:sz w:val="24"/>
          <w:szCs w:val="24"/>
        </w:rPr>
      </w:pPr>
    </w:p>
    <w:p w:rsidR="00E30ADA" w:rsidRDefault="00E30ADA">
      <w:pPr>
        <w:rPr>
          <w:sz w:val="24"/>
          <w:szCs w:val="24"/>
        </w:rPr>
      </w:pPr>
    </w:p>
    <w:p w:rsidR="00E30ADA" w:rsidRDefault="00E30ADA">
      <w:pPr>
        <w:rPr>
          <w:sz w:val="24"/>
          <w:szCs w:val="24"/>
        </w:rPr>
      </w:pPr>
    </w:p>
    <w:p w:rsidR="00E30ADA" w:rsidRDefault="00E30ADA">
      <w:pPr>
        <w:rPr>
          <w:sz w:val="24"/>
          <w:szCs w:val="24"/>
        </w:rPr>
      </w:pPr>
    </w:p>
    <w:p w:rsidR="00E30ADA" w:rsidRDefault="00E30ADA">
      <w:pPr>
        <w:rPr>
          <w:sz w:val="24"/>
          <w:szCs w:val="24"/>
        </w:rPr>
      </w:pPr>
    </w:p>
    <w:p w:rsidR="00E30ADA" w:rsidRDefault="00E30ADA">
      <w:pPr>
        <w:rPr>
          <w:sz w:val="24"/>
          <w:szCs w:val="24"/>
        </w:rPr>
      </w:pPr>
      <w:r>
        <w:rPr>
          <w:sz w:val="24"/>
          <w:szCs w:val="24"/>
        </w:rPr>
        <w:tab/>
        <w:t>A life changing moment can mold the type of person someone turns out to be. But for me there isn’t just one separate time that made me who I am today. I thank horses and riding for the person it created me to be. Horses weren’t always such a big part of my life. When I was younger I always wanted to be around them and they were my favorite animal but coming from a non-horsey family it was almost impossible to be around them. Very disappointing. When ever I saw a horse when I was younger I would get so excited and I wanted to make sure I could keep it in my line of view as long as possible and I feel like that became my number one priory. To be able to pet that velvet soft muzzle, smell the most amazing smell which belongs to them, and look into those great big eyes was always like a dream come true for me. Horses weren’t always nice to me but that didn’t deter me from them. I was about 5 when I first got bitten by a horse. Scared the ever living crap out of me since I had my back turned to him. I cried like a baby. At that age, who wouldn’t cry from getting their back getting pinched between a pair of giant teeth backed by strong jaws. I still loved horses, I was lucky that you get over things so quickly when your young. As I got older I began getting more serious with my horse passion. In middle school if I had a book in my hand the chance of it being a horse one was probably more then a 95% chance. I learned as much as I could and got my hands on whatever I could. As long as it had to do with horses. It was the base of my horse mountain that grew as I grew with age. When I was twelve I started working at Crowley’s Sales Barn in Agawam Ma and that’s where I stayed and volunteered for four years. I didn’t really get to ride all that much and that only made me want to ride more. But I guess that was god’s plan, keep me tempted and have me learn by watching all the types of riders coming and going through the barn. Learned the do’s and don’ts. I did learn the basic horse care from Crowley’s. They didn’t treat their horses well, being an auction barn but I learned a lot of medical care and the general up keep of horses and tack. As I got older I realized Crowley’s was only holding me back. Holding back the horse rider that lingered within myself. I left Crowley’s in the summer of 2010 and until August I was horse-less. It was the first time in a long time I hadn’t been around horses on a regular basis. I was forced to quit horses cold turkey. I couldn’t take it. I started looking for barns and I found one in August. The Strain Family Horse Farm has gotten me farther then I could have ever wished to get with Crowley’s. I got hurt more and was presented with more challenges but I didn’t care. I didn’t care because they gave me a chance. I would have to keep jumping a horse and stop him at a certain spot and if I didn’t then I’d have to keep jumping until I could stop him at the right spot, the flower pot in most cases. They made me get a horse into the creek that’s never been in water before, and they wanted him to act like he’d been doing it his whole life. To exercise a horse the same way we exercised in the summer, even though the icy winter air charged their lungs like an energizer battery. It was frustrating when I couldn’t get it right the first time but it taught me perseverance. I never gave up. You can’t let the horse get away with anything because then they’re the ones in charge. Unacceptable. The Strains have made me a better equestrian and they information they have passed on to me is some of the most valuable information I have ever received. Horses have made me into the person that I</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38.5pt;margin-top:437.25pt;width:226.5pt;height:216.75pt;z-index:251658240;mso-position-horizontal-relative:text;mso-position-vertical-relative:text">
            <v:imagedata r:id="rId6" o:title=""/>
            <w10:wrap type="tight"/>
          </v:shape>
        </w:pict>
      </w:r>
      <w:r>
        <w:rPr>
          <w:noProof/>
        </w:rPr>
        <w:pict>
          <v:rect id="_x0000_s1027" style="position:absolute;margin-left:236.25pt;margin-top:230.25pt;width:249pt;height:186.75pt;z-index:251659264;mso-position-horizontal-relative:text;mso-position-vertical-relative:text" o:allowincell="f">
            <v:imagedata r:id="rId7" o:title=""/>
            <w10:wrap type="tight"/>
          </v:rect>
        </w:pict>
      </w:r>
      <w:r>
        <w:rPr>
          <w:noProof/>
        </w:rPr>
        <w:pict>
          <v:shape id="_x0000_s1028" type="#_x0000_t75" style="position:absolute;margin-left:-49.5pt;margin-top:235.5pt;width:237.75pt;height:180pt;z-index:251660288;mso-position-horizontal-relative:text;mso-position-vertical-relative:text">
            <v:imagedata r:id="rId8" o:title=""/>
            <w10:wrap type="tight"/>
          </v:shape>
        </w:pict>
      </w:r>
      <w:r>
        <w:rPr>
          <w:noProof/>
        </w:rPr>
        <w:pict>
          <v:shape id="_x0000_s1029" type="#_x0000_t75" style="position:absolute;margin-left:-56.25pt;margin-top:435.75pt;width:251.25pt;height:221.25pt;z-index:251661312;mso-position-horizontal-relative:text;mso-position-vertical-relative:text">
            <v:imagedata r:id="rId9" o:title=""/>
            <w10:wrap type="tight"/>
          </v:shape>
        </w:pict>
      </w:r>
      <w:r>
        <w:rPr>
          <w:sz w:val="24"/>
          <w:szCs w:val="24"/>
        </w:rPr>
        <w:t xml:space="preserve"> am today. They made me different. They have matured me. I know the responsibility of caring for something that is totally dependant on you. And before anyone says well I take care of my dog, horses have a lot more needs. I’ve been kicked, bit and bucked off and still got right back on. They have made me stronger, externally and internally. I accepted a long time ago that I wasn’t like anyone I know around here. Now I embrace it. I enjoy being who I am and I wouldn’t ever want to change it. Horses have always been a part of my life some way or another and I intend to keep it that way.</w:t>
      </w:r>
    </w:p>
    <w:p w:rsidR="00E30ADA" w:rsidRDefault="00E30ADA">
      <w:pPr>
        <w:rPr>
          <w:sz w:val="24"/>
          <w:szCs w:val="24"/>
        </w:rPr>
      </w:pPr>
    </w:p>
    <w:p w:rsidR="00E30ADA" w:rsidRDefault="00E30ADA">
      <w:pPr>
        <w:rPr>
          <w:sz w:val="24"/>
          <w:szCs w:val="24"/>
        </w:rPr>
      </w:pPr>
    </w:p>
    <w:sectPr w:rsidR="00E30ADA" w:rsidSect="00E30ADA">
      <w:headerReference w:type="default" r:id="rId10"/>
      <w:footerReference w:type="default" r:id="rId11"/>
      <w:pgSz w:w="12240" w:h="15840"/>
      <w:pgMar w:top="1440" w:right="1800" w:bottom="1440" w:left="1800" w:header="720" w:footer="864" w:gutter="0"/>
      <w:pgNumType w:start="1"/>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0ADA" w:rsidRDefault="00E30ADA" w:rsidP="00E30ADA">
      <w:r>
        <w:separator/>
      </w:r>
    </w:p>
  </w:endnote>
  <w:endnote w:type="continuationSeparator" w:id="0">
    <w:p w:rsidR="00E30ADA" w:rsidRDefault="00E30ADA" w:rsidP="00E30AD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0ADA" w:rsidRDefault="00E30ADA">
    <w:pPr>
      <w:tabs>
        <w:tab w:val="center" w:pos="4320"/>
        <w:tab w:val="right" w:pos="8640"/>
      </w:tabs>
      <w:rPr>
        <w:rFonts w:cstheme="minorBidi"/>
        <w:kern w:val="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0ADA" w:rsidRDefault="00E30ADA" w:rsidP="00E30ADA">
      <w:r>
        <w:separator/>
      </w:r>
    </w:p>
  </w:footnote>
  <w:footnote w:type="continuationSeparator" w:id="0">
    <w:p w:rsidR="00E30ADA" w:rsidRDefault="00E30ADA" w:rsidP="00E30AD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30ADA" w:rsidRDefault="00E30ADA">
    <w:pPr>
      <w:tabs>
        <w:tab w:val="center" w:pos="4320"/>
        <w:tab w:val="right" w:pos="8640"/>
      </w:tabs>
      <w:rPr>
        <w:rFonts w:cstheme="minorBidi"/>
        <w:kern w:val="0"/>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pos w:val="sectEnd"/>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ColorPos" w:val="-1"/>
    <w:docVar w:name="ColorSet" w:val="-1"/>
    <w:docVar w:name="StylePos" w:val="-1"/>
    <w:docVar w:name="StyleSet" w:val="-1"/>
  </w:docVars>
  <w:rsids>
    <w:rsidRoot w:val="00E30ADA"/>
    <w:rsid w:val="00E30ADA"/>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overflowPunct w:val="0"/>
      <w:autoSpaceDE w:val="0"/>
      <w:autoSpaceDN w:val="0"/>
      <w:adjustRightInd w:val="0"/>
    </w:pPr>
    <w:rPr>
      <w:rFonts w:ascii="Times New Roman" w:hAnsi="Times New Roman" w:cs="Times New Roman"/>
      <w:kern w:val="2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0</Pages>
  <Words>0</Words>
  <Characters>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0</cp:revision>
</cp:coreProperties>
</file>